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B3267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2F79883D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46C586F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2B899715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5875C4AA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390684E6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4A254EE9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45114F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59D224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839485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898710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B3490C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A2F277" w14:textId="09E5FB54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F23444">
        <w:rPr>
          <w:rFonts w:ascii="Avenir Next LT Pro" w:hAnsi="Avenir Next LT Pro" w:cs="Arial"/>
          <w:b/>
          <w:sz w:val="22"/>
          <w:szCs w:val="22"/>
        </w:rPr>
        <w:t>D0</w:t>
      </w:r>
      <w:r w:rsidR="007C528D">
        <w:rPr>
          <w:rFonts w:ascii="Avenir Next LT Pro" w:hAnsi="Avenir Next LT Pro" w:cs="Arial"/>
          <w:b/>
          <w:sz w:val="22"/>
          <w:szCs w:val="22"/>
        </w:rPr>
        <w:t>9</w:t>
      </w:r>
      <w:r w:rsidR="00F23444">
        <w:rPr>
          <w:rFonts w:ascii="Avenir Next LT Pro" w:hAnsi="Avenir Next LT Pro" w:cs="Arial"/>
          <w:b/>
          <w:sz w:val="22"/>
          <w:szCs w:val="22"/>
        </w:rPr>
        <w:t>-202</w:t>
      </w:r>
      <w:r w:rsidR="007C528D">
        <w:rPr>
          <w:rFonts w:ascii="Avenir Next LT Pro" w:hAnsi="Avenir Next LT Pro" w:cs="Arial"/>
          <w:b/>
          <w:sz w:val="22"/>
          <w:szCs w:val="22"/>
        </w:rPr>
        <w:t>6</w:t>
      </w:r>
      <w:r w:rsidR="00F847BD">
        <w:rPr>
          <w:rFonts w:ascii="Avenir Next LT Pro" w:hAnsi="Avenir Next LT Pro" w:cs="Arial"/>
          <w:b/>
          <w:sz w:val="22"/>
          <w:szCs w:val="22"/>
        </w:rPr>
        <w:t>-0</w:t>
      </w:r>
      <w:r w:rsidR="007C528D">
        <w:rPr>
          <w:rFonts w:ascii="Avenir Next LT Pro" w:hAnsi="Avenir Next LT Pro" w:cs="Arial"/>
          <w:b/>
          <w:sz w:val="22"/>
          <w:szCs w:val="22"/>
        </w:rPr>
        <w:t>0</w:t>
      </w:r>
      <w:r w:rsidR="00E634F0">
        <w:rPr>
          <w:rFonts w:ascii="Avenir Next LT Pro" w:hAnsi="Avenir Next LT Pro" w:cs="Arial"/>
          <w:b/>
          <w:sz w:val="22"/>
          <w:szCs w:val="22"/>
        </w:rPr>
        <w:t>2</w:t>
      </w:r>
    </w:p>
    <w:p w14:paraId="683CA6B4" w14:textId="0C754E11" w:rsidR="008E5BB4" w:rsidRPr="008E5BB4" w:rsidRDefault="00223FB2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Kap en aanplant bomen gemeente Delft</w:t>
      </w:r>
      <w:r w:rsidR="00DA7FFD">
        <w:rPr>
          <w:rFonts w:ascii="Avenir Next LT Pro" w:hAnsi="Avenir Next LT Pro" w:cs="Arial"/>
          <w:b/>
          <w:sz w:val="22"/>
          <w:szCs w:val="22"/>
        </w:rPr>
        <w:t>,</w:t>
      </w:r>
      <w:r w:rsidR="00E53911">
        <w:rPr>
          <w:rFonts w:ascii="Avenir Next LT Pro" w:hAnsi="Avenir Next LT Pro" w:cs="Arial"/>
          <w:b/>
          <w:sz w:val="22"/>
          <w:szCs w:val="22"/>
        </w:rPr>
        <w:t xml:space="preserve"> </w:t>
      </w:r>
      <w:r w:rsidR="00DA7FFD">
        <w:rPr>
          <w:rFonts w:ascii="Avenir Next LT Pro" w:hAnsi="Avenir Next LT Pro" w:cs="Arial"/>
          <w:b/>
          <w:sz w:val="22"/>
          <w:szCs w:val="22"/>
        </w:rPr>
        <w:t>p</w:t>
      </w:r>
      <w:r w:rsidR="00E53911">
        <w:rPr>
          <w:rFonts w:ascii="Avenir Next LT Pro" w:hAnsi="Avenir Next LT Pro" w:cs="Arial"/>
          <w:b/>
          <w:sz w:val="22"/>
          <w:szCs w:val="22"/>
        </w:rPr>
        <w:t xml:space="preserve">erceel </w:t>
      </w:r>
      <w:r w:rsidR="00E634F0">
        <w:rPr>
          <w:rFonts w:ascii="Avenir Next LT Pro" w:hAnsi="Avenir Next LT Pro" w:cs="Arial"/>
          <w:b/>
          <w:sz w:val="22"/>
          <w:szCs w:val="22"/>
        </w:rPr>
        <w:t>2</w:t>
      </w:r>
      <w:r w:rsidR="00E53911">
        <w:rPr>
          <w:rFonts w:ascii="Avenir Next LT Pro" w:hAnsi="Avenir Next LT Pro" w:cs="Arial"/>
          <w:b/>
          <w:sz w:val="22"/>
          <w:szCs w:val="22"/>
        </w:rPr>
        <w:t xml:space="preserve"> </w:t>
      </w:r>
      <w:r w:rsidR="00E634F0">
        <w:rPr>
          <w:rFonts w:ascii="Avenir Next LT Pro" w:hAnsi="Avenir Next LT Pro" w:cs="Arial"/>
          <w:b/>
          <w:sz w:val="22"/>
          <w:szCs w:val="22"/>
        </w:rPr>
        <w:t>Zuid</w:t>
      </w:r>
    </w:p>
    <w:p w14:paraId="79D441AC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EE84E1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094DEF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FF816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14DD8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83875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8EB114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01DAE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38C10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51872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BAAEC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1CFA00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53BB61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C577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8763B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D8FD5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7B41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8AD2F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CCF13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4E21B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6F80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99231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AE440D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991C6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9E3652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AC3274" w14:textId="153B5D7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23FB2">
        <w:rPr>
          <w:rFonts w:ascii="Avenir Next LT Pro" w:hAnsi="Avenir Next LT Pro" w:cs="Arial"/>
          <w:bCs/>
        </w:rPr>
        <w:t>Gemeente Delft</w:t>
      </w:r>
    </w:p>
    <w:p w14:paraId="101874AB" w14:textId="61BBDE5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23FB2">
        <w:rPr>
          <w:rFonts w:ascii="Avenir Next LT Pro" w:hAnsi="Avenir Next LT Pro" w:cs="Arial"/>
          <w:bCs/>
        </w:rPr>
        <w:t>Postbus 78</w:t>
      </w:r>
    </w:p>
    <w:p w14:paraId="15408683" w14:textId="408ACFA5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23FB2">
        <w:rPr>
          <w:rFonts w:ascii="Avenir Next LT Pro" w:hAnsi="Avenir Next LT Pro" w:cs="Arial"/>
          <w:bCs/>
        </w:rPr>
        <w:t>2600 ME  Delft</w:t>
      </w:r>
    </w:p>
    <w:p w14:paraId="67750084" w14:textId="0BC195BC" w:rsidR="00105DFA" w:rsidRPr="00D17E6B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proofErr w:type="spellStart"/>
      <w:r w:rsidRPr="00D17E6B">
        <w:rPr>
          <w:rFonts w:ascii="Avenir Next LT Pro" w:hAnsi="Avenir Next LT Pro" w:cs="Arial"/>
          <w:snapToGrid w:val="0"/>
          <w:color w:val="000000"/>
          <w:lang w:val="de-DE"/>
        </w:rPr>
        <w:t>Bezoekadres</w:t>
      </w:r>
      <w:proofErr w:type="spellEnd"/>
      <w:r w:rsidRPr="00D17E6B">
        <w:rPr>
          <w:rFonts w:ascii="Avenir Next LT Pro" w:hAnsi="Avenir Next LT Pro" w:cs="Arial"/>
          <w:snapToGrid w:val="0"/>
          <w:color w:val="000000"/>
          <w:lang w:val="de-DE"/>
        </w:rPr>
        <w:t xml:space="preserve">: </w:t>
      </w:r>
      <w:r w:rsidRPr="00D17E6B">
        <w:rPr>
          <w:rFonts w:ascii="Avenir Next LT Pro" w:hAnsi="Avenir Next LT Pro" w:cs="Arial"/>
          <w:snapToGrid w:val="0"/>
          <w:color w:val="000000"/>
          <w:lang w:val="de-DE"/>
        </w:rPr>
        <w:tab/>
      </w:r>
      <w:proofErr w:type="spellStart"/>
      <w:r w:rsidR="00AF0DFA" w:rsidRPr="00D17E6B">
        <w:rPr>
          <w:rFonts w:ascii="Avenir Next LT Pro" w:hAnsi="Avenir Next LT Pro" w:cs="Arial"/>
          <w:bCs/>
          <w:lang w:val="de-DE"/>
        </w:rPr>
        <w:t>Stationsplein</w:t>
      </w:r>
      <w:proofErr w:type="spellEnd"/>
      <w:r w:rsidR="00AF0DFA" w:rsidRPr="00D17E6B">
        <w:rPr>
          <w:rFonts w:ascii="Avenir Next LT Pro" w:hAnsi="Avenir Next LT Pro" w:cs="Arial"/>
          <w:bCs/>
          <w:lang w:val="de-DE"/>
        </w:rPr>
        <w:t xml:space="preserve"> 1, </w:t>
      </w:r>
      <w:r w:rsidR="00D17E6B" w:rsidRPr="00D17E6B">
        <w:rPr>
          <w:rFonts w:ascii="Avenir Next LT Pro" w:hAnsi="Avenir Next LT Pro" w:cs="Arial"/>
          <w:bCs/>
          <w:lang w:val="de-DE"/>
        </w:rPr>
        <w:t>2611 BV  Delft</w:t>
      </w:r>
    </w:p>
    <w:p w14:paraId="0EA1B93F" w14:textId="2C204D0B" w:rsidR="00105DFA" w:rsidRPr="00D17E6B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D17E6B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D17E6B">
        <w:rPr>
          <w:rFonts w:ascii="Avenir Next LT Pro" w:hAnsi="Avenir Next LT Pro" w:cs="Arial"/>
          <w:color w:val="000000"/>
          <w:lang w:val="de-DE"/>
        </w:rPr>
        <w:tab/>
      </w:r>
      <w:r w:rsidR="007C528D">
        <w:rPr>
          <w:rFonts w:ascii="Avenir Next LT Pro" w:hAnsi="Avenir Next LT Pro" w:cs="Arial"/>
          <w:bCs/>
          <w:lang w:val="de-DE"/>
        </w:rPr>
        <w:t>6</w:t>
      </w:r>
      <w:r w:rsidR="00D17E6B">
        <w:rPr>
          <w:rFonts w:ascii="Avenir Next LT Pro" w:hAnsi="Avenir Next LT Pro" w:cs="Arial"/>
          <w:bCs/>
          <w:lang w:val="de-DE"/>
        </w:rPr>
        <w:t xml:space="preserve"> </w:t>
      </w:r>
      <w:proofErr w:type="spellStart"/>
      <w:r w:rsidR="00D17E6B">
        <w:rPr>
          <w:rFonts w:ascii="Avenir Next LT Pro" w:hAnsi="Avenir Next LT Pro" w:cs="Arial"/>
          <w:bCs/>
          <w:lang w:val="de-DE"/>
        </w:rPr>
        <w:t>juli</w:t>
      </w:r>
      <w:proofErr w:type="spellEnd"/>
      <w:r w:rsidR="00D17E6B">
        <w:rPr>
          <w:rFonts w:ascii="Avenir Next LT Pro" w:hAnsi="Avenir Next LT Pro" w:cs="Arial"/>
          <w:bCs/>
          <w:lang w:val="de-DE"/>
        </w:rPr>
        <w:t xml:space="preserve"> 202</w:t>
      </w:r>
      <w:r w:rsidR="007C528D">
        <w:rPr>
          <w:rFonts w:ascii="Avenir Next LT Pro" w:hAnsi="Avenir Next LT Pro" w:cs="Arial"/>
          <w:bCs/>
          <w:lang w:val="de-DE"/>
        </w:rPr>
        <w:t>6</w:t>
      </w:r>
    </w:p>
    <w:p w14:paraId="6D4C71F0" w14:textId="77777777" w:rsidR="00673B49" w:rsidRPr="00D17E6B" w:rsidRDefault="00673B49" w:rsidP="007D056C">
      <w:pPr>
        <w:rPr>
          <w:rFonts w:ascii="Avenir Next LT Pro" w:hAnsi="Avenir Next LT Pro" w:cs="Arial"/>
          <w:lang w:val="de-DE"/>
        </w:rPr>
      </w:pPr>
    </w:p>
    <w:p w14:paraId="28BBEC0A" w14:textId="77777777" w:rsidR="00673B49" w:rsidRPr="00D17E6B" w:rsidRDefault="00673B49" w:rsidP="007D056C">
      <w:pPr>
        <w:rPr>
          <w:rFonts w:ascii="Arial" w:hAnsi="Arial" w:cs="Arial"/>
          <w:lang w:val="de-DE"/>
        </w:rPr>
      </w:pPr>
    </w:p>
    <w:p w14:paraId="4C5B0C2E" w14:textId="77777777" w:rsidR="00673B49" w:rsidRPr="00D17E6B" w:rsidRDefault="00673B49" w:rsidP="007D056C">
      <w:pPr>
        <w:rPr>
          <w:rFonts w:ascii="Arial" w:hAnsi="Arial" w:cs="Arial"/>
          <w:lang w:val="de-DE"/>
        </w:rPr>
        <w:sectPr w:rsidR="00673B49" w:rsidRPr="00D17E6B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5BEF24AA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005E7371" w14:textId="77777777" w:rsidR="00003FEB" w:rsidRDefault="00003FEB">
      <w:pPr>
        <w:rPr>
          <w:rFonts w:ascii="Gill Sans MT" w:hAnsi="Gill Sans MT" w:cs="Tahoma"/>
          <w:sz w:val="22"/>
        </w:rPr>
      </w:pPr>
    </w:p>
    <w:p w14:paraId="427F55D2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A0C33BB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1295803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22451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C0EFE0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BF358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7524A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0C05BE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245132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FCA3CB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3D24A0C7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4138B9DA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83EA594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663003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F0D56CA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DC75E6C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547E234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61D71E2" w14:textId="1BBB4234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7C528D" w:rsidRPr="007C528D">
        <w:rPr>
          <w:rFonts w:ascii="Avenir Next LT Pro" w:hAnsi="Avenir Next LT Pro" w:cs="Arial"/>
          <w:bCs/>
        </w:rPr>
        <w:t>D09-2026-002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32A698F5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3C46CF23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3854D48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0676C5A" w14:textId="77777777" w:rsidR="007C528D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>
        <w:rPr>
          <w:rFonts w:ascii="Avenir Next LT Pro" w:hAnsi="Avenir Next LT Pro"/>
        </w:rPr>
        <w:t>Boven- en ondergronds v</w:t>
      </w:r>
      <w:r w:rsidRPr="001B3978">
        <w:rPr>
          <w:rFonts w:ascii="Avenir Next LT Pro" w:hAnsi="Avenir Next LT Pro"/>
        </w:rPr>
        <w:t>erwijderen bomen</w:t>
      </w:r>
    </w:p>
    <w:p w14:paraId="5AB48E90" w14:textId="77777777" w:rsidR="007C528D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Inrichten groeiplaatsen</w:t>
      </w:r>
    </w:p>
    <w:p w14:paraId="5BCE0A4B" w14:textId="77777777" w:rsidR="007C528D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Groeiplaatsverbetering</w:t>
      </w:r>
    </w:p>
    <w:p w14:paraId="0A6DD33D" w14:textId="77777777" w:rsidR="007C528D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Planten bomen</w:t>
      </w:r>
    </w:p>
    <w:p w14:paraId="324D8588" w14:textId="77777777" w:rsidR="007C528D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Nazorg en garantie</w:t>
      </w:r>
    </w:p>
    <w:p w14:paraId="630878FD" w14:textId="77777777" w:rsidR="007C528D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Digitaal registreren van uitgevoerde werkzaamheden</w:t>
      </w:r>
    </w:p>
    <w:p w14:paraId="57165FCB" w14:textId="77777777" w:rsidR="007C528D" w:rsidRPr="001B3978" w:rsidRDefault="007C528D" w:rsidP="007C528D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Uitvoeren van bijkomende werkzaamheden</w:t>
      </w:r>
    </w:p>
    <w:p w14:paraId="48DE0CAA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0998BB4A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355BE14" w14:textId="0A3E6BEA" w:rsidR="00003FEB" w:rsidRPr="008A735C" w:rsidRDefault="00F24464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4B69E7F2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8F41139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0645772D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1F9A70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18A964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CB42BF6" w14:textId="5E0F21EA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24464">
        <w:rPr>
          <w:rFonts w:ascii="Avenir Next LT Pro" w:hAnsi="Avenir Next LT Pro" w:cs="Arial"/>
          <w:bCs/>
        </w:rPr>
        <w:t>Gemeente Delft</w:t>
      </w:r>
    </w:p>
    <w:p w14:paraId="3707541C" w14:textId="64E236C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109BE">
        <w:rPr>
          <w:rFonts w:ascii="Avenir Next LT Pro" w:hAnsi="Avenir Next LT Pro" w:cs="Arial"/>
          <w:bCs/>
        </w:rPr>
        <w:t>Stations</w:t>
      </w:r>
      <w:r w:rsidR="00F24464">
        <w:rPr>
          <w:rFonts w:ascii="Avenir Next LT Pro" w:hAnsi="Avenir Next LT Pro" w:cs="Arial"/>
          <w:bCs/>
        </w:rPr>
        <w:t>plein 1</w:t>
      </w:r>
    </w:p>
    <w:p w14:paraId="2F32848C" w14:textId="2C03386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109BE">
        <w:rPr>
          <w:rFonts w:ascii="Avenir Next LT Pro" w:hAnsi="Avenir Next LT Pro" w:cs="Arial"/>
          <w:bCs/>
        </w:rPr>
        <w:t>2611 BV  Delft</w:t>
      </w:r>
    </w:p>
    <w:p w14:paraId="4013C88D" w14:textId="3ED4558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A509E3">
        <w:rPr>
          <w:rFonts w:ascii="Avenir Next LT Pro" w:hAnsi="Avenir Next LT Pro" w:cs="Arial"/>
          <w:bCs/>
        </w:rPr>
        <w:t>14015</w:t>
      </w:r>
    </w:p>
    <w:p w14:paraId="52018CF5" w14:textId="161E99C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30486">
        <w:rPr>
          <w:rFonts w:ascii="Avenir Next LT Pro" w:hAnsi="Avenir Next LT Pro" w:cs="Arial"/>
          <w:bCs/>
        </w:rPr>
        <w:t>R. van Beek</w:t>
      </w:r>
    </w:p>
    <w:p w14:paraId="208974A3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44C5EB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0D97F1A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02EDB0E9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73A8916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24DF873F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2E54507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73A05B4B" w14:textId="69EDD44D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30486">
        <w:rPr>
          <w:rFonts w:ascii="Avenir Next LT Pro" w:hAnsi="Avenir Next LT Pro" w:cs="Arial"/>
        </w:rPr>
        <w:t>M.C</w:t>
      </w:r>
      <w:r w:rsidRPr="008A735C">
        <w:rPr>
          <w:rFonts w:ascii="Avenir Next LT Pro" w:hAnsi="Avenir Next LT Pro" w:cs="Arial"/>
        </w:rPr>
        <w:t xml:space="preserve">. </w:t>
      </w:r>
      <w:r w:rsidR="00830486">
        <w:rPr>
          <w:rFonts w:ascii="Avenir Next LT Pro" w:hAnsi="Avenir Next LT Pro" w:cs="Arial"/>
        </w:rPr>
        <w:t>Tetteroo</w:t>
      </w:r>
    </w:p>
    <w:p w14:paraId="69DB3990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1A3C4A1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5F41D9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E6F3D90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Delft</w:t>
      </w:r>
    </w:p>
    <w:p w14:paraId="6C9993ED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Stationsplein 1</w:t>
      </w:r>
    </w:p>
    <w:p w14:paraId="5ACCEA66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2611 BV  Delft</w:t>
      </w:r>
    </w:p>
    <w:p w14:paraId="02493C47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14015</w:t>
      </w:r>
    </w:p>
    <w:p w14:paraId="4E9A0E83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Beek</w:t>
      </w:r>
    </w:p>
    <w:p w14:paraId="5A0F589E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19C78ED3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7BEFDEF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15208607" w14:textId="789EB4B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751C1" w:rsidRPr="007C528D">
        <w:rPr>
          <w:rFonts w:ascii="Avenir Next LT Pro" w:hAnsi="Avenir Next LT Pro" w:cs="Arial"/>
          <w:bCs/>
        </w:rPr>
        <w:t>D09-2026-002</w:t>
      </w:r>
    </w:p>
    <w:p w14:paraId="1BC289F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133B74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809E90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F3D255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7CDF06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28CF7BC" w14:textId="77777777" w:rsidR="00861DF4" w:rsidRPr="008A735C" w:rsidRDefault="00861DF4">
      <w:pPr>
        <w:rPr>
          <w:rFonts w:ascii="Avenir Next LT Pro" w:hAnsi="Avenir Next LT Pro" w:cs="Arial"/>
        </w:rPr>
      </w:pPr>
    </w:p>
    <w:p w14:paraId="5508D058" w14:textId="77777777" w:rsidR="00861DF4" w:rsidRPr="008A735C" w:rsidRDefault="00861DF4">
      <w:pPr>
        <w:rPr>
          <w:rFonts w:ascii="Avenir Next LT Pro" w:hAnsi="Avenir Next LT Pro" w:cs="Arial"/>
        </w:rPr>
      </w:pPr>
    </w:p>
    <w:p w14:paraId="4E2DB322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A3E0029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4798F272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199D92D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62D846B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B3DB404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116976E7" w14:textId="7777777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Delft</w:t>
      </w:r>
    </w:p>
    <w:p w14:paraId="1603328B" w14:textId="7777777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Stationsplein 1</w:t>
      </w:r>
    </w:p>
    <w:p w14:paraId="13B6C1EF" w14:textId="7777777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2611 BV  Delft</w:t>
      </w:r>
    </w:p>
    <w:p w14:paraId="653AB395" w14:textId="1B2D6213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14015</w:t>
      </w:r>
    </w:p>
    <w:p w14:paraId="18083917" w14:textId="371840E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Beek</w:t>
      </w:r>
    </w:p>
    <w:p w14:paraId="408503A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9EA184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4B12F62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C739E2B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4A8789B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CBC5215" w14:textId="4F02F8AD" w:rsidR="00695CD5" w:rsidRPr="008A735C" w:rsidRDefault="00003FEB" w:rsidP="009751C1">
      <w:pPr>
        <w:ind w:right="-340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</w:t>
      </w:r>
      <w:r w:rsidR="009751C1">
        <w:rPr>
          <w:rFonts w:ascii="Avenir Next LT Pro" w:hAnsi="Avenir Next LT Pro" w:cs="Arial"/>
        </w:rPr>
        <w:t>-</w:t>
      </w:r>
      <w:r w:rsidRPr="008A735C">
        <w:rPr>
          <w:rFonts w:ascii="Avenir Next LT Pro" w:hAnsi="Avenir Next LT Pro" w:cs="Arial"/>
        </w:rPr>
        <w:t xml:space="preserve">fase te worden verzorgd door de hoofdaannemer van het bestek </w:t>
      </w:r>
      <w:r w:rsidR="009751C1" w:rsidRPr="007C528D">
        <w:rPr>
          <w:rFonts w:ascii="Avenir Next LT Pro" w:hAnsi="Avenir Next LT Pro" w:cs="Arial"/>
          <w:bCs/>
        </w:rPr>
        <w:t>D09-2026-002</w:t>
      </w:r>
      <w:r w:rsidR="00CF57AF" w:rsidRPr="008A735C">
        <w:rPr>
          <w:rFonts w:ascii="Avenir Next LT Pro" w:hAnsi="Avenir Next LT Pro" w:cs="Arial"/>
        </w:rPr>
        <w:t>.</w:t>
      </w:r>
    </w:p>
    <w:p w14:paraId="6FA5C678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45BBD770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5244C89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3D12293" w14:textId="77777777" w:rsidR="004064DB" w:rsidRPr="004064DB" w:rsidRDefault="004064DB" w:rsidP="004064DB">
      <w:pPr>
        <w:rPr>
          <w:rFonts w:ascii="Arial" w:hAnsi="Arial" w:cs="Arial"/>
        </w:rPr>
      </w:pPr>
    </w:p>
    <w:p w14:paraId="79283EAF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17F9C540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6410DD86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0DFF166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760F3D23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1A951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17A05B2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DD6984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C9CA7D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F161C58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7A3C870E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41042CF" w14:textId="77777777" w:rsidTr="007058D2">
        <w:trPr>
          <w:cantSplit/>
          <w:trHeight w:val="280"/>
        </w:trPr>
        <w:tc>
          <w:tcPr>
            <w:tcW w:w="1126" w:type="dxa"/>
          </w:tcPr>
          <w:p w14:paraId="0E4A4A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312B483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FA3D55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B3B4218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B6359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3D5A3D6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9F166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CFD4D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C91E5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BD1F82D" w14:textId="77777777" w:rsidTr="007058D2">
        <w:trPr>
          <w:cantSplit/>
          <w:trHeight w:val="280"/>
        </w:trPr>
        <w:tc>
          <w:tcPr>
            <w:tcW w:w="1126" w:type="dxa"/>
          </w:tcPr>
          <w:p w14:paraId="2EDFE9E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1CE934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32B691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36CC66B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5F04CFF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AAE91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75BCA6D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15A5D2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B383BE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F1E6434" w14:textId="77777777" w:rsidTr="007058D2">
        <w:trPr>
          <w:cantSplit/>
          <w:trHeight w:val="280"/>
        </w:trPr>
        <w:tc>
          <w:tcPr>
            <w:tcW w:w="1126" w:type="dxa"/>
          </w:tcPr>
          <w:p w14:paraId="612A9C4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AB9558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3124B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FECD6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BF1AD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61A88C1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1A1267A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8BC491B" w14:textId="77777777" w:rsidTr="007058D2">
        <w:trPr>
          <w:cantSplit/>
          <w:trHeight w:val="280"/>
        </w:trPr>
        <w:tc>
          <w:tcPr>
            <w:tcW w:w="1126" w:type="dxa"/>
          </w:tcPr>
          <w:p w14:paraId="5BF6FB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D0CEB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3B223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FD35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40388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8BEB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C847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E69E7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FDD93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70A8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0EAA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1E1DA89" w14:textId="77777777" w:rsidTr="007058D2">
        <w:trPr>
          <w:cantSplit/>
          <w:trHeight w:val="280"/>
        </w:trPr>
        <w:tc>
          <w:tcPr>
            <w:tcW w:w="1126" w:type="dxa"/>
          </w:tcPr>
          <w:p w14:paraId="7A4D63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E4A0C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EF8E4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53DC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5444A9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EE092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8D0AC5A" w14:textId="77777777" w:rsidTr="007058D2">
        <w:trPr>
          <w:cantSplit/>
          <w:trHeight w:val="280"/>
        </w:trPr>
        <w:tc>
          <w:tcPr>
            <w:tcW w:w="1126" w:type="dxa"/>
          </w:tcPr>
          <w:p w14:paraId="70898A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94C8F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1EF91A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B3F4F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8CA334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1EDD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B1217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0A5E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F84AC55" w14:textId="77777777" w:rsidTr="007058D2">
        <w:trPr>
          <w:cantSplit/>
          <w:trHeight w:val="280"/>
        </w:trPr>
        <w:tc>
          <w:tcPr>
            <w:tcW w:w="1126" w:type="dxa"/>
          </w:tcPr>
          <w:p w14:paraId="7870E69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E4C00DC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C9BA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9F4A061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B980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9993BAD" w14:textId="77777777" w:rsidTr="007058D2">
        <w:trPr>
          <w:cantSplit/>
          <w:trHeight w:val="280"/>
        </w:trPr>
        <w:tc>
          <w:tcPr>
            <w:tcW w:w="1126" w:type="dxa"/>
          </w:tcPr>
          <w:p w14:paraId="4FD42B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98DC42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EABA35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A6859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45FE0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D29D9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6931DA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64E4BC1F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611DD2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39FE303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65E36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76EE5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047803F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0B3D54D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4AED108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417C50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7D4A702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F83DCCD" w14:textId="77777777" w:rsidTr="00D44A98">
        <w:trPr>
          <w:cantSplit/>
          <w:trHeight w:val="280"/>
        </w:trPr>
        <w:tc>
          <w:tcPr>
            <w:tcW w:w="1126" w:type="dxa"/>
          </w:tcPr>
          <w:p w14:paraId="3EEF6E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8010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1849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6CCB3E7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27E5D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31AA120C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64832A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6F410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308A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D48A4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CF087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97901F3" w14:textId="77777777" w:rsidTr="00D44A98">
        <w:trPr>
          <w:cantSplit/>
          <w:trHeight w:val="280"/>
        </w:trPr>
        <w:tc>
          <w:tcPr>
            <w:tcW w:w="1126" w:type="dxa"/>
          </w:tcPr>
          <w:p w14:paraId="50BA60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91D27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E8D66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B073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3B4F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5C69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B35E10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0769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6122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843B6F9" w14:textId="77777777" w:rsidTr="00D44A98">
        <w:trPr>
          <w:cantSplit/>
          <w:trHeight w:val="280"/>
        </w:trPr>
        <w:tc>
          <w:tcPr>
            <w:tcW w:w="1126" w:type="dxa"/>
          </w:tcPr>
          <w:p w14:paraId="324CB43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3AACC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A7D6D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D688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94611B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2179A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45116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B8669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8A86852" w14:textId="77777777" w:rsidTr="00D44A98">
        <w:trPr>
          <w:cantSplit/>
          <w:trHeight w:val="280"/>
        </w:trPr>
        <w:tc>
          <w:tcPr>
            <w:tcW w:w="1126" w:type="dxa"/>
          </w:tcPr>
          <w:p w14:paraId="18CF30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7D86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DA40F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F4C4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17B2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E2E11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5AA6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FB6FCC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3A0C938C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F85244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5A6858D0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01CC5C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17F91B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4AA62EA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457D55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8A0584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2BCA790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024116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F2127E6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A74FE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45592C9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0911AA3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5BB49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7D02B7E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6C565D3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437660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733A7CC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604996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97D6E5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6BFDDCD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50ED00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2450140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F1D4F2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27323C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630462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FF7312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36EE68E2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57B895CC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5D257A8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11798EB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F63DAC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34CD63F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4680691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474DB02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0A6C164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FA02FA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6F5230C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3F25306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0BEECF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0795516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0661244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76F116E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F5798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E76448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A30AA4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800D2C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72A2576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90119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A4CD3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104D0C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E801F7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A093EA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FB4EA6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A92311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571082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7C52BC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D06F58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F0726C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306739C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3200B1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7F573B7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509210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16F8E6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444F62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4A3CD5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5B08A17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52875C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2C3A472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52C9701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4DD63D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0C4D02C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2FB74C5B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5F8FC5A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BF5DE0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70CB9F07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2528B4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33B589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56564C1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47B15BC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7A1ACA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FF5DCEA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EA0B8AB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6D94BF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944266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6816DC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5CF52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F36E50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FC953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83EFCEA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628C6B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55D104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E4783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969A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A8248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8E07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0AFF23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EC89B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6CFC5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1A65F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CC6509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0F13A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7233EE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32D065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379737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54FDA5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377752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8D6FCB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AA9C9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E9A951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B572C7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A527EA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D235F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6E43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165F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5FE0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24EF0ED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159616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CFA411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7A03B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904E7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363FB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37F6F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60B7D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D8F6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6716C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E25C8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04D81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E319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C8E1E5E" w14:textId="77777777" w:rsidTr="006E7A96">
        <w:trPr>
          <w:cantSplit/>
          <w:trHeight w:val="280"/>
        </w:trPr>
        <w:tc>
          <w:tcPr>
            <w:tcW w:w="1126" w:type="dxa"/>
          </w:tcPr>
          <w:p w14:paraId="797D65EC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5ABC06E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A624CB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25350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6F80B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AACBE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5CE5F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EFCD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B0BEE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998CB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9B7798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BD38D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3A1D9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32FE75F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FCBFE93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7FF25026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DF9C0A9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160DACD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3BB6C849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BAB8E" w14:textId="77777777" w:rsidR="00AE28E0" w:rsidRDefault="00AE28E0">
      <w:r>
        <w:separator/>
      </w:r>
    </w:p>
  </w:endnote>
  <w:endnote w:type="continuationSeparator" w:id="0">
    <w:p w14:paraId="4DCE813F" w14:textId="77777777" w:rsidR="00AE28E0" w:rsidRDefault="00AE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2251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FC47F94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AE4F" w14:textId="0FECAD7D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="00686B61">
      <w:rPr>
        <w:rFonts w:ascii="Avenir Next LT Pro Demi" w:hAnsi="Avenir Next LT Pro Demi"/>
        <w:b/>
        <w:bCs/>
        <w:color w:val="93C48B"/>
      </w:rPr>
      <w:t>10</w:t>
    </w:r>
  </w:p>
  <w:p w14:paraId="52E306E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3F7F5932" wp14:editId="138DA53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61910C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6A8CD602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4DC8" w14:textId="5FF03D42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="00686B61">
      <w:rPr>
        <w:rFonts w:ascii="Avenir Next LT Pro Demi" w:hAnsi="Avenir Next LT Pro Demi"/>
        <w:b/>
        <w:bCs/>
        <w:color w:val="93C48B"/>
      </w:rPr>
      <w:t>10</w:t>
    </w:r>
  </w:p>
  <w:p w14:paraId="4F4BCAF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3C07DE7C" wp14:editId="14EF1B08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E7F09E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9B679B7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3BAA" w14:textId="77777777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Pr="00686B61">
      <w:rPr>
        <w:rFonts w:ascii="Avenir Next LT Pro Demi" w:hAnsi="Avenir Next LT Pro Demi"/>
        <w:b/>
        <w:bCs/>
        <w:color w:val="93C48B"/>
      </w:rPr>
      <w:t>10</w:t>
    </w:r>
  </w:p>
  <w:p w14:paraId="450FA6CC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3ECCF88" wp14:editId="1EE27524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25EF62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047EC93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6555D" w14:textId="77777777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Pr="00686B61">
      <w:rPr>
        <w:rFonts w:ascii="Avenir Next LT Pro Demi" w:hAnsi="Avenir Next LT Pro Demi"/>
        <w:b/>
        <w:bCs/>
        <w:color w:val="93C48B"/>
      </w:rPr>
      <w:t>10</w:t>
    </w:r>
  </w:p>
  <w:p w14:paraId="36059EB6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70B4ACA8" wp14:editId="5E50AD4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224095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0A6825D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DAB60" w14:textId="77777777" w:rsidR="00AE28E0" w:rsidRDefault="00AE28E0">
      <w:r>
        <w:separator/>
      </w:r>
    </w:p>
  </w:footnote>
  <w:footnote w:type="continuationSeparator" w:id="0">
    <w:p w14:paraId="134D049F" w14:textId="77777777" w:rsidR="00AE28E0" w:rsidRDefault="00AE2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AE64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8B537A8" wp14:editId="2B24DD02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BF7A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403F5950" wp14:editId="595225C2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774E72"/>
    <w:multiLevelType w:val="hybridMultilevel"/>
    <w:tmpl w:val="7BF6F7E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4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7"/>
  </w:num>
  <w:num w:numId="2" w16cid:durableId="1255438013">
    <w:abstractNumId w:val="21"/>
  </w:num>
  <w:num w:numId="3" w16cid:durableId="1067996405">
    <w:abstractNumId w:val="11"/>
  </w:num>
  <w:num w:numId="4" w16cid:durableId="891505639">
    <w:abstractNumId w:val="26"/>
  </w:num>
  <w:num w:numId="5" w16cid:durableId="1561096608">
    <w:abstractNumId w:val="14"/>
  </w:num>
  <w:num w:numId="6" w16cid:durableId="1276601914">
    <w:abstractNumId w:val="12"/>
  </w:num>
  <w:num w:numId="7" w16cid:durableId="2116365016">
    <w:abstractNumId w:val="9"/>
  </w:num>
  <w:num w:numId="8" w16cid:durableId="1414543484">
    <w:abstractNumId w:val="4"/>
  </w:num>
  <w:num w:numId="9" w16cid:durableId="1797063375">
    <w:abstractNumId w:val="10"/>
  </w:num>
  <w:num w:numId="10" w16cid:durableId="1506246496">
    <w:abstractNumId w:val="23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5"/>
  </w:num>
  <w:num w:numId="14" w16cid:durableId="1260259330">
    <w:abstractNumId w:val="16"/>
  </w:num>
  <w:num w:numId="15" w16cid:durableId="2026399659">
    <w:abstractNumId w:val="25"/>
  </w:num>
  <w:num w:numId="16" w16cid:durableId="1878466480">
    <w:abstractNumId w:val="29"/>
  </w:num>
  <w:num w:numId="17" w16cid:durableId="1230732892">
    <w:abstractNumId w:val="24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8"/>
  </w:num>
  <w:num w:numId="21" w16cid:durableId="2083793956">
    <w:abstractNumId w:val="22"/>
  </w:num>
  <w:num w:numId="22" w16cid:durableId="310524033">
    <w:abstractNumId w:val="13"/>
  </w:num>
  <w:num w:numId="23" w16cid:durableId="1220437734">
    <w:abstractNumId w:val="1"/>
  </w:num>
  <w:num w:numId="24" w16cid:durableId="1274901733">
    <w:abstractNumId w:val="17"/>
  </w:num>
  <w:num w:numId="25" w16cid:durableId="1866096947">
    <w:abstractNumId w:val="8"/>
  </w:num>
  <w:num w:numId="26" w16cid:durableId="1518500912">
    <w:abstractNumId w:val="19"/>
  </w:num>
  <w:num w:numId="27" w16cid:durableId="2060543856">
    <w:abstractNumId w:val="18"/>
  </w:num>
  <w:num w:numId="28" w16cid:durableId="403601977">
    <w:abstractNumId w:val="3"/>
  </w:num>
  <w:num w:numId="29" w16cid:durableId="1851992098">
    <w:abstractNumId w:val="20"/>
  </w:num>
  <w:num w:numId="30" w16cid:durableId="15846790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7E"/>
    <w:rsid w:val="000003EA"/>
    <w:rsid w:val="00002F8A"/>
    <w:rsid w:val="00003FEB"/>
    <w:rsid w:val="000110AF"/>
    <w:rsid w:val="00021D48"/>
    <w:rsid w:val="000239B5"/>
    <w:rsid w:val="00034BE7"/>
    <w:rsid w:val="000354C4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C5109"/>
    <w:rsid w:val="000E0BA5"/>
    <w:rsid w:val="001023E0"/>
    <w:rsid w:val="00104EF1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A7224"/>
    <w:rsid w:val="001B2A8E"/>
    <w:rsid w:val="001B73CA"/>
    <w:rsid w:val="001C4C86"/>
    <w:rsid w:val="001D72D0"/>
    <w:rsid w:val="001E7871"/>
    <w:rsid w:val="001F54A6"/>
    <w:rsid w:val="0021471F"/>
    <w:rsid w:val="00223FB2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05E0B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2B22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0955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09BE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86B61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226E3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C528D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30486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751C1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509E3"/>
    <w:rsid w:val="00A61B62"/>
    <w:rsid w:val="00A62F4E"/>
    <w:rsid w:val="00A633AE"/>
    <w:rsid w:val="00A85342"/>
    <w:rsid w:val="00A87066"/>
    <w:rsid w:val="00A901F5"/>
    <w:rsid w:val="00AB1AF8"/>
    <w:rsid w:val="00AD02D1"/>
    <w:rsid w:val="00AD594E"/>
    <w:rsid w:val="00AE0098"/>
    <w:rsid w:val="00AE28E0"/>
    <w:rsid w:val="00AE5081"/>
    <w:rsid w:val="00AF0DFA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297E"/>
    <w:rsid w:val="00C97AED"/>
    <w:rsid w:val="00CB2C20"/>
    <w:rsid w:val="00CD34AB"/>
    <w:rsid w:val="00CF039F"/>
    <w:rsid w:val="00CF57AF"/>
    <w:rsid w:val="00D15F9D"/>
    <w:rsid w:val="00D163E6"/>
    <w:rsid w:val="00D16C73"/>
    <w:rsid w:val="00D17E6B"/>
    <w:rsid w:val="00D220C9"/>
    <w:rsid w:val="00D2695C"/>
    <w:rsid w:val="00D3654B"/>
    <w:rsid w:val="00D44A98"/>
    <w:rsid w:val="00D46BFA"/>
    <w:rsid w:val="00D519EA"/>
    <w:rsid w:val="00D64CB0"/>
    <w:rsid w:val="00D66F30"/>
    <w:rsid w:val="00DA7FFD"/>
    <w:rsid w:val="00DB2FBC"/>
    <w:rsid w:val="00DB6044"/>
    <w:rsid w:val="00DE0517"/>
    <w:rsid w:val="00DF0581"/>
    <w:rsid w:val="00E13163"/>
    <w:rsid w:val="00E148E4"/>
    <w:rsid w:val="00E2613D"/>
    <w:rsid w:val="00E33EC6"/>
    <w:rsid w:val="00E40F06"/>
    <w:rsid w:val="00E474A9"/>
    <w:rsid w:val="00E53911"/>
    <w:rsid w:val="00E634F0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23444"/>
    <w:rsid w:val="00F24464"/>
    <w:rsid w:val="00F4333E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847BD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22BBEEF4"/>
  <w15:chartTrackingRefBased/>
  <w15:docId w15:val="{9E4664F5-D3E3-4F80-B4A8-C40E7328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c56876-d452-4a82-9e10-cb4b6b6a6a2f">
      <UserInfo>
        <DisplayName/>
        <AccountId xsi:nil="true"/>
        <AccountType/>
      </UserInfo>
    </SharedWithUsers>
    <lcf76f155ced4ddcb4097134ff3c332f xmlns="028d1cd4-e4bf-42d0-8649-4880ed29af09">
      <Terms xmlns="http://schemas.microsoft.com/office/infopath/2007/PartnerControls"/>
    </lcf76f155ced4ddcb4097134ff3c332f>
    <TaxCatchAll xmlns="4dc56876-d452-4a82-9e10-cb4b6b6a6a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0AC76265DFF643848E5BE6E829ECD0" ma:contentTypeVersion="13" ma:contentTypeDescription="Een nieuw document maken." ma:contentTypeScope="" ma:versionID="f0a4d7476afec789c5014539c77edf04">
  <xsd:schema xmlns:xsd="http://www.w3.org/2001/XMLSchema" xmlns:xs="http://www.w3.org/2001/XMLSchema" xmlns:p="http://schemas.microsoft.com/office/2006/metadata/properties" xmlns:ns2="028d1cd4-e4bf-42d0-8649-4880ed29af09" xmlns:ns3="4dc56876-d452-4a82-9e10-cb4b6b6a6a2f" targetNamespace="http://schemas.microsoft.com/office/2006/metadata/properties" ma:root="true" ma:fieldsID="ff84357985396ead6322252ff0deba9a" ns2:_="" ns3:_="">
    <xsd:import namespace="028d1cd4-e4bf-42d0-8649-4880ed29af09"/>
    <xsd:import namespace="4dc56876-d452-4a82-9e10-cb4b6b6a6a2f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d1cd4-e4bf-42d0-8649-4880ed29af0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23e4d304-1e78-4258-93aa-e4a76fc926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56876-d452-4a82-9e10-cb4b6b6a6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cfdccb-986a-49c5-89dd-2ad26a3a20ce}" ma:internalName="TaxCatchAll" ma:showField="CatchAllData" ma:web="4dc56876-d452-4a82-9e10-cb4b6b6a6a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4dc56876-d452-4a82-9e10-cb4b6b6a6a2f"/>
    <ds:schemaRef ds:uri="028d1cd4-e4bf-42d0-8649-4880ed29af09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F6CD2F-D3A7-42C1-BA6C-F777A1ED2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d1cd4-e4bf-42d0-8649-4880ed29af09"/>
    <ds:schemaRef ds:uri="4dc56876-d452-4a82-9e10-cb4b6b6a6a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1386</Words>
  <Characters>7628</Characters>
  <Application>Microsoft Office Word</Application>
  <DocSecurity>4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Gaim</Company>
  <LinksUpToDate>false</LinksUpToDate>
  <CharactersWithSpaces>8997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Nienke de Haan</cp:lastModifiedBy>
  <cp:revision>2</cp:revision>
  <cp:lastPrinted>2016-12-02T11:43:00Z</cp:lastPrinted>
  <dcterms:created xsi:type="dcterms:W3CDTF">2026-07-06T12:06:00Z</dcterms:created>
  <dcterms:modified xsi:type="dcterms:W3CDTF">2026-07-06T12:06:00Z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0x0101009E0AC76265DFF643848E5BE6E829ECD0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UID">
    <vt:lpwstr>7c8369ac-58ce-4c73-ab40-89775ea81839</vt:lpwstr>
  </property>
  <property fmtid="{D5CDD505-2E9C-101B-9397-08002B2CF9AE}" pid="12" name="xd_Signature">
    <vt:bool>false</vt:bool>
  </property>
</Properties>
</file>